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8A51" w14:textId="77777777" w:rsidR="00A82AAA" w:rsidRDefault="00A82AAA" w:rsidP="00A82AAA">
      <w:pPr>
        <w:pStyle w:val="NoSpacing"/>
      </w:pPr>
      <w:r>
        <w:rPr>
          <w:u w:val="single"/>
        </w:rPr>
        <w:t>Florence DARELL</w:t>
      </w:r>
      <w:r>
        <w:t xml:space="preserve">      (d.1506)</w:t>
      </w:r>
    </w:p>
    <w:p w14:paraId="0281F6E2" w14:textId="77777777" w:rsidR="00A82AAA" w:rsidRDefault="00A82AAA" w:rsidP="00A82AAA">
      <w:pPr>
        <w:pStyle w:val="NoSpacing"/>
      </w:pPr>
    </w:p>
    <w:p w14:paraId="4EE8EB15" w14:textId="77777777" w:rsidR="00A82AAA" w:rsidRDefault="00A82AAA" w:rsidP="00A82AAA">
      <w:pPr>
        <w:pStyle w:val="NoSpacing"/>
      </w:pPr>
    </w:p>
    <w:p w14:paraId="588F5A33" w14:textId="77777777" w:rsidR="00A82AAA" w:rsidRDefault="00A82AAA" w:rsidP="00A82AAA">
      <w:pPr>
        <w:pStyle w:val="NoSpacing"/>
      </w:pPr>
      <w:r>
        <w:t>Daughter of Sir William Darell(q.v.) and Elizabeth Calston(q.v.).</w:t>
      </w:r>
    </w:p>
    <w:p w14:paraId="0E8431A5" w14:textId="77777777" w:rsidR="00A82AAA" w:rsidRDefault="00A82AAA" w:rsidP="00A82AAA">
      <w:pPr>
        <w:pStyle w:val="NoSpacing"/>
      </w:pPr>
      <w:r>
        <w:t>(UK and Ireland, Find A Grave Index, 1300’s – current]</w:t>
      </w:r>
    </w:p>
    <w:p w14:paraId="007135A0" w14:textId="77777777" w:rsidR="00A82AAA" w:rsidRDefault="00A82AAA" w:rsidP="00A82AAA">
      <w:pPr>
        <w:pStyle w:val="NoSpacing"/>
      </w:pPr>
      <w:r>
        <w:t>= Thomas Brugge(d.1493)(q.v.).    (ibid.)</w:t>
      </w:r>
    </w:p>
    <w:p w14:paraId="1222F4D3" w14:textId="77777777" w:rsidR="00A82AAA" w:rsidRDefault="00A82AAA" w:rsidP="00A82AAA">
      <w:pPr>
        <w:pStyle w:val="NoSpacing"/>
      </w:pPr>
      <w:r>
        <w:t>Children:   Giles, Henry and Elizabeth(q.v.).    (ibid.)</w:t>
      </w:r>
    </w:p>
    <w:p w14:paraId="6216F0E2" w14:textId="77777777" w:rsidR="00A82AAA" w:rsidRDefault="00A82AAA" w:rsidP="00A82AAA">
      <w:pPr>
        <w:pStyle w:val="NoSpacing"/>
      </w:pPr>
    </w:p>
    <w:p w14:paraId="2523F637" w14:textId="77777777" w:rsidR="00A82AAA" w:rsidRDefault="00A82AAA" w:rsidP="00A82AAA">
      <w:pPr>
        <w:pStyle w:val="NoSpacing"/>
      </w:pPr>
    </w:p>
    <w:p w14:paraId="6FA9718C" w14:textId="77777777" w:rsidR="00A82AAA" w:rsidRDefault="00A82AAA" w:rsidP="00A82AAA">
      <w:pPr>
        <w:pStyle w:val="NoSpacing"/>
      </w:pPr>
      <w:r>
        <w:tab/>
        <w:t>1506</w:t>
      </w:r>
      <w:r>
        <w:tab/>
        <w:t>She was buried in Gloucester.   (ibid.)</w:t>
      </w:r>
    </w:p>
    <w:p w14:paraId="5275F255" w14:textId="77777777" w:rsidR="00A82AAA" w:rsidRDefault="00A82AAA" w:rsidP="00A82AAA">
      <w:pPr>
        <w:pStyle w:val="NoSpacing"/>
      </w:pPr>
    </w:p>
    <w:p w14:paraId="11DE8511" w14:textId="77777777" w:rsidR="00A82AAA" w:rsidRDefault="00A82AAA" w:rsidP="00A82AAA">
      <w:pPr>
        <w:pStyle w:val="NoSpacing"/>
      </w:pPr>
    </w:p>
    <w:p w14:paraId="20A39D04" w14:textId="77777777" w:rsidR="00A82AAA" w:rsidRDefault="00A82AAA" w:rsidP="00A82AAA">
      <w:pPr>
        <w:pStyle w:val="NoSpacing"/>
      </w:pPr>
      <w:r>
        <w:t>31 May 2025</w:t>
      </w:r>
    </w:p>
    <w:p w14:paraId="77A093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64CF" w14:textId="77777777" w:rsidR="00A82AAA" w:rsidRDefault="00A82AAA" w:rsidP="009139A6">
      <w:r>
        <w:separator/>
      </w:r>
    </w:p>
  </w:endnote>
  <w:endnote w:type="continuationSeparator" w:id="0">
    <w:p w14:paraId="506A6A5A" w14:textId="77777777" w:rsidR="00A82AAA" w:rsidRDefault="00A82A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215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02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F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4C854" w14:textId="77777777" w:rsidR="00A82AAA" w:rsidRDefault="00A82AAA" w:rsidP="009139A6">
      <w:r>
        <w:separator/>
      </w:r>
    </w:p>
  </w:footnote>
  <w:footnote w:type="continuationSeparator" w:id="0">
    <w:p w14:paraId="39DF30D0" w14:textId="77777777" w:rsidR="00A82AAA" w:rsidRDefault="00A82A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CC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68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3EF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A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82AAA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5EB7F"/>
  <w15:chartTrackingRefBased/>
  <w15:docId w15:val="{0AA99D31-EEB5-419C-8788-4711A9E3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2025-06-04T14:57:00Z</dcterms:created>
  <dcterms:modified xsi:type="dcterms:W3CDTF">2025-06-04T14:59:00Z</dcterms:modified>
</cp:coreProperties>
</file>